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yellow"/>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第7章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可视化动画</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7.1 动画制作的相关概念</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动画制作的相关概念</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569" w:type="dxa"/>
            <w:gridSpan w:val="4"/>
            <w:vAlign w:val="center"/>
          </w:tcPr>
          <w:p w14:paraId="45AF0EE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031D0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w:t>
            </w:r>
            <w:r>
              <w:rPr>
                <w:rFonts w:hint="eastAsia" w:ascii="仿宋" w:hAnsi="仿宋" w:eastAsia="仿宋" w:cs="仿宋"/>
                <w:sz w:val="24"/>
                <w:szCs w:val="20"/>
                <w:highlight w:val="none"/>
              </w:rPr>
              <w:t>动画制作的相关概念</w:t>
            </w:r>
            <w:r>
              <w:rPr>
                <w:rFonts w:hint="eastAsia" w:cs="仿宋"/>
                <w:b w:val="0"/>
                <w:bCs w:val="0"/>
                <w:sz w:val="24"/>
                <w:szCs w:val="20"/>
                <w:highlight w:val="none"/>
                <w:lang w:val="en-US" w:eastAsia="zh-CN"/>
              </w:rPr>
              <w:t>的基本内容</w:t>
            </w:r>
          </w:p>
          <w:p w14:paraId="6806F88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w:t>
            </w:r>
            <w:r>
              <w:rPr>
                <w:rFonts w:hint="eastAsia" w:ascii="仿宋" w:hAnsi="仿宋" w:eastAsia="仿宋" w:cs="仿宋"/>
                <w:sz w:val="24"/>
                <w:szCs w:val="20"/>
                <w:highlight w:val="none"/>
              </w:rPr>
              <w:t>动画制作的相关概念</w:t>
            </w:r>
            <w:r>
              <w:rPr>
                <w:rFonts w:hint="eastAsia" w:cs="仿宋"/>
                <w:b w:val="0"/>
                <w:bCs w:val="0"/>
                <w:sz w:val="24"/>
                <w:szCs w:val="20"/>
                <w:highlight w:val="none"/>
                <w:lang w:val="en-US" w:eastAsia="zh-CN"/>
              </w:rPr>
              <w:t>的意义</w:t>
            </w:r>
            <w:r>
              <w:rPr>
                <w:rFonts w:hint="eastAsia" w:ascii="仿宋" w:hAnsi="仿宋" w:eastAsia="仿宋" w:cs="仿宋"/>
                <w:b w:val="0"/>
                <w:bCs w:val="0"/>
                <w:sz w:val="24"/>
                <w:szCs w:val="20"/>
                <w:highlight w:val="none"/>
              </w:rPr>
              <w:t>。</w:t>
            </w:r>
          </w:p>
          <w:p w14:paraId="6C94FE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402F1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ascii="仿宋" w:hAnsi="仿宋" w:eastAsia="仿宋" w:cs="仿宋"/>
                <w:sz w:val="24"/>
                <w:szCs w:val="20"/>
                <w:highlight w:val="none"/>
              </w:rPr>
              <w:t>动画制作</w:t>
            </w:r>
            <w:r>
              <w:rPr>
                <w:rFonts w:hint="eastAsia" w:ascii="仿宋" w:hAnsi="仿宋" w:eastAsia="仿宋" w:cs="仿宋"/>
                <w:b w:val="0"/>
                <w:bCs w:val="0"/>
                <w:sz w:val="24"/>
                <w:szCs w:val="20"/>
                <w:highlight w:val="none"/>
              </w:rPr>
              <w:t>的基本原理和方法。</w:t>
            </w:r>
          </w:p>
          <w:p w14:paraId="17BAFB6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ascii="仿宋" w:hAnsi="仿宋" w:eastAsia="仿宋" w:cs="仿宋"/>
                <w:sz w:val="24"/>
                <w:szCs w:val="20"/>
                <w:highlight w:val="none"/>
              </w:rPr>
              <w:t>动画制作</w:t>
            </w:r>
            <w:r>
              <w:rPr>
                <w:rFonts w:hint="eastAsia" w:ascii="仿宋" w:hAnsi="仿宋" w:eastAsia="仿宋" w:cs="仿宋"/>
                <w:b w:val="0"/>
                <w:bCs w:val="0"/>
                <w:sz w:val="24"/>
                <w:szCs w:val="20"/>
                <w:highlight w:val="none"/>
              </w:rPr>
              <w:t>的能力。</w:t>
            </w:r>
          </w:p>
          <w:p w14:paraId="6DD8E99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34A79F1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w:t>
            </w:r>
            <w:r>
              <w:rPr>
                <w:rFonts w:hint="eastAsia" w:cs="仿宋"/>
                <w:b w:val="0"/>
                <w:bCs w:val="0"/>
                <w:sz w:val="24"/>
                <w:szCs w:val="20"/>
                <w:highlight w:val="none"/>
                <w:lang w:eastAsia="zh-CN"/>
              </w:rPr>
              <w:t>可视化动画</w:t>
            </w:r>
            <w:r>
              <w:rPr>
                <w:rFonts w:hint="eastAsia" w:ascii="仿宋" w:hAnsi="仿宋" w:eastAsia="仿宋" w:cs="仿宋"/>
                <w:b w:val="0"/>
                <w:bCs w:val="0"/>
                <w:sz w:val="24"/>
                <w:szCs w:val="20"/>
                <w:highlight w:val="none"/>
              </w:rPr>
              <w:t>的基本概念，具备融会贯通的能力，能将所学知识灵活运用到数据分析的实践中；</w:t>
            </w:r>
          </w:p>
          <w:p w14:paraId="63337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569" w:type="dxa"/>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w:t>
            </w:r>
            <w:r>
              <w:rPr>
                <w:rFonts w:hint="eastAsia" w:ascii="仿宋" w:hAnsi="仿宋" w:eastAsia="仿宋" w:cs="仿宋"/>
                <w:sz w:val="24"/>
                <w:szCs w:val="20"/>
                <w:highlight w:val="none"/>
              </w:rPr>
              <w:t>动画制作的相关概念</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569" w:type="dxa"/>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w:t>
            </w:r>
            <w:r>
              <w:rPr>
                <w:rFonts w:hint="eastAsia" w:ascii="仿宋" w:hAnsi="仿宋" w:eastAsia="仿宋" w:cs="仿宋"/>
                <w:sz w:val="24"/>
                <w:szCs w:val="20"/>
                <w:highlight w:val="none"/>
              </w:rPr>
              <w:t>动画制作的相关概念</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703"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725C8DF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448535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4406B55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教师讲动画制作的相关概念的重要性</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以往传统的数据可视化效果图都是单张，只能从这一张图中分析它的数据变化，如果想进行多组数据分析，就需要制作多个图表，而数据可视化动画效果图往往都是将多个传统的效果图关联在一起，如钻取、联动等功能，用动态可视化图表制作软件也很方便，在分析时也能更好地把握重点。数据可视化动画效果图可以在一张大数据可视化动画里表现出指定时间内的数据变化。如果用动态可视化图表制作软件，还可以将数据变化与其他因素联系起来分析，这样对于很多进行数据分析的人来说，实际上是减少了工作量，因为数据有浮动变化是非常容易被捕捉到的，大数据可视化动画更为美观，也更便于管理人员把它转换成图形传递给用户。</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2986417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程序对数据进行处理后，如果能用动画将处理过程或处理结果显示出来，就特别容易理解程序到底是怎么执行的或在做什么。而用 Python 实现动画制作的方式有多种，但最主流的方法还是用 Matplotlib 模块实现。</w:t>
            </w:r>
          </w:p>
          <w:p w14:paraId="6D405BF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Matplotlib 中带有专门用于动画制作的类及方法。从 Matplotlib v1.1 起，就已经添加了动画制作的框架，虽然该库中关于动画的函数有限，但是也可以满足正常需要。该框架中关于动画的类是 matplotlib.animation.Animation，该类的基类是 TimedAnimation，而该类的子类又有针对不同类型动画的 ArtistAnimation以及 FuncAnimation 两个子类。生成动画后还可以保存到本地磁盘中，动画可以保存为mp4 或者 gif 类型，这需要安装相应版本的 FFmpeg 或者 MEncoder。</w:t>
            </w:r>
          </w:p>
          <w:p w14:paraId="0641C00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使用这些类及函数可以轻松地调用其中的动画生成类来创建动画，并且可以制作一些特别有意思的动画。将数据变为动态图像展示出来，是我们研究数据科学的一种有趣的方式。相比于静态的数据及图表，人们更容易被动态的或者能够交互的画面吸引。</w:t>
            </w:r>
          </w:p>
          <w:p w14:paraId="16D661C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另外，利用以上类不仅可以创建普通动画，而且可以创建三维动画。除了这些类可以制作动画外，Pygame 中的 sprite 库也可以制作动画。制作动画的方法还有 OpenGL() 等，当然也不仅限于这些，但本章只介绍 animation 相关类及函数。</w:t>
            </w:r>
          </w:p>
          <w:p w14:paraId="1B10D51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6.2.3 节的综合实例巧妙地结合散点图及动画制作实现了雨丝效果，包含前期学习的图形概念以及动画绘制技巧，实现了漂亮的图形效果，拓展了读者的知识融合度，使其对动画绘制有了具体的认识。</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教师请同学们安装Matplotlib软件，指导学生进行简单的操作，请同学们交流使用之后的感受，展示同学们的优秀作品</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68014CD">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5B99B67">
      <w:pPr>
        <w:ind w:left="0" w:leftChars="0" w:firstLine="0" w:firstLineChars="0"/>
        <w:rPr>
          <w:rFonts w:hint="default"/>
          <w:highlight w:val="yellow"/>
          <w:lang w:val="en-US" w:eastAsia="zh-CN"/>
        </w:rPr>
      </w:pPr>
    </w:p>
    <w:p w14:paraId="18BFA182">
      <w:pPr>
        <w:rPr>
          <w:rFonts w:hint="default"/>
          <w:highlight w:val="yellow"/>
          <w:lang w:val="en-US" w:eastAsia="zh-CN"/>
        </w:rPr>
      </w:pPr>
      <w:r>
        <w:rPr>
          <w:rFonts w:hint="default"/>
          <w:highlight w:val="yellow"/>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7.2 FuncAnimation类</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FuncAnimation 类</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944" w:type="dxa"/>
            <w:gridSpan w:val="5"/>
            <w:vAlign w:val="center"/>
          </w:tcPr>
          <w:p w14:paraId="5B22D9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2DA40D5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掌握FuncAnimation 类的基本内容</w:t>
            </w:r>
          </w:p>
          <w:p w14:paraId="77CFE7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理解FuncAnimation 类的意义</w:t>
            </w:r>
            <w:r>
              <w:rPr>
                <w:rFonts w:hint="eastAsia" w:ascii="仿宋" w:hAnsi="仿宋" w:eastAsia="仿宋" w:cs="仿宋"/>
                <w:b w:val="0"/>
                <w:bCs w:val="0"/>
                <w:sz w:val="24"/>
                <w:szCs w:val="20"/>
                <w:highlight w:val="none"/>
              </w:rPr>
              <w:t>。</w:t>
            </w:r>
          </w:p>
          <w:p w14:paraId="76E9257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CCA96C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FuncAnimation 类的使用</w:t>
            </w:r>
            <w:r>
              <w:rPr>
                <w:rFonts w:hint="eastAsia" w:ascii="仿宋" w:hAnsi="仿宋" w:eastAsia="仿宋" w:cs="仿宋"/>
                <w:b w:val="0"/>
                <w:bCs w:val="0"/>
                <w:sz w:val="24"/>
                <w:szCs w:val="20"/>
                <w:highlight w:val="none"/>
              </w:rPr>
              <w:t>方法。</w:t>
            </w:r>
          </w:p>
          <w:p w14:paraId="5C37E0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w:t>
            </w:r>
            <w:r>
              <w:rPr>
                <w:rFonts w:hint="eastAsia" w:cs="仿宋"/>
                <w:b w:val="0"/>
                <w:bCs w:val="0"/>
                <w:sz w:val="24"/>
                <w:szCs w:val="20"/>
                <w:highlight w:val="none"/>
                <w:lang w:val="en-US" w:eastAsia="zh-CN"/>
              </w:rPr>
              <w:t>使用FuncAnimation 类</w:t>
            </w:r>
            <w:r>
              <w:rPr>
                <w:rFonts w:hint="eastAsia" w:ascii="仿宋" w:hAnsi="仿宋" w:eastAsia="仿宋" w:cs="仿宋"/>
                <w:b w:val="0"/>
                <w:bCs w:val="0"/>
                <w:sz w:val="24"/>
                <w:szCs w:val="20"/>
                <w:highlight w:val="none"/>
              </w:rPr>
              <w:t>能力。</w:t>
            </w:r>
          </w:p>
          <w:p w14:paraId="33992BC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0ECCC3E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w:t>
            </w:r>
            <w:r>
              <w:rPr>
                <w:rFonts w:hint="eastAsia" w:cs="仿宋"/>
                <w:b w:val="0"/>
                <w:bCs w:val="0"/>
                <w:sz w:val="24"/>
                <w:szCs w:val="20"/>
                <w:highlight w:val="none"/>
                <w:lang w:val="en-US" w:eastAsia="zh-CN"/>
              </w:rPr>
              <w:t>FuncAnimation 类</w:t>
            </w:r>
            <w:r>
              <w:rPr>
                <w:rFonts w:hint="eastAsia" w:ascii="仿宋" w:hAnsi="仿宋" w:eastAsia="仿宋" w:cs="仿宋"/>
                <w:b w:val="0"/>
                <w:bCs w:val="0"/>
                <w:sz w:val="24"/>
                <w:szCs w:val="20"/>
                <w:highlight w:val="none"/>
              </w:rPr>
              <w:t>的基本概念，具备融会贯通的能力，能将所学知识灵活运用到数据分析的实践中；</w:t>
            </w:r>
          </w:p>
          <w:p w14:paraId="3B271A5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944" w:type="dxa"/>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w:t>
            </w:r>
            <w:r>
              <w:rPr>
                <w:rFonts w:hint="eastAsia" w:cs="仿宋"/>
                <w:b w:val="0"/>
                <w:bCs w:val="0"/>
                <w:sz w:val="24"/>
                <w:szCs w:val="20"/>
                <w:highlight w:val="none"/>
                <w:lang w:val="en-US" w:eastAsia="zh-CN"/>
              </w:rPr>
              <w:t>FuncAnimation 类的</w:t>
            </w:r>
            <w:r>
              <w:rPr>
                <w:rFonts w:hint="eastAsia" w:cs="仿宋"/>
                <w:sz w:val="24"/>
                <w:szCs w:val="24"/>
                <w:highlight w:val="none"/>
                <w:lang w:val="en-US" w:eastAsia="zh-CN"/>
              </w:rPr>
              <w:t>基本概念</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944" w:type="dxa"/>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w:t>
            </w:r>
            <w:r>
              <w:rPr>
                <w:rFonts w:hint="eastAsia" w:cs="仿宋"/>
                <w:b w:val="0"/>
                <w:bCs w:val="0"/>
                <w:sz w:val="24"/>
                <w:szCs w:val="20"/>
                <w:highlight w:val="none"/>
                <w:lang w:val="en-US" w:eastAsia="zh-CN"/>
              </w:rPr>
              <w:t>FuncAnimation 类的各类参数</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0B0DD6D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5E2F57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柱状图绘制</w:t>
            </w:r>
            <w:r>
              <w:rPr>
                <w:rFonts w:hint="eastAsia" w:ascii="仿宋" w:hAnsi="仿宋" w:eastAsia="仿宋" w:cs="仿宋"/>
                <w:sz w:val="24"/>
                <w:szCs w:val="20"/>
                <w:highlight w:val="none"/>
              </w:rPr>
              <w:t>的重要性</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81F575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5079469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7.2.1 函数及参数介绍</w:t>
            </w:r>
          </w:p>
          <w:p w14:paraId="1A94047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FuncAnimation 类本质上是 Matplotlib 提供的绘制动画的接口。对于接口或者类来说，需要了解的参数应该是它的构造函数中的参数。FuncAnimation 类的构造方法为：</w:t>
            </w:r>
          </w:p>
          <w:p w14:paraId="406D60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def_ _init_ _(self, fig, func, frames=None, init_func=None, fargs=None,</w:t>
            </w:r>
          </w:p>
          <w:p w14:paraId="1393020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save_count=None, interval, repeat_delay, repeat, blit, **kwargs):</w:t>
            </w:r>
          </w:p>
          <w:p w14:paraId="1377189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self 就不用说了，其他参数的含义如下。</w:t>
            </w:r>
          </w:p>
          <w:p w14:paraId="62D1631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（1）fig 是 matplotlib 模块中定义的画布对象，也是前面章节中画图用的 figure，即创建的动画要在这个figure对象fig中显示。</w:t>
            </w:r>
          </w:p>
          <w:p w14:paraId="75D2568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（2）func 叫作回调函数。动画就是在特定的短时间内显示多个图形，形成的连贯视觉效果，显示的每个图形叫作一帧，若要形成动画，则每显示一帧就调用一次 func() 函数，也就是回调函数。每更新一次画面，就调用一次这个函数，所以在这个函数中更新 figure中的数值就可以，它是动态更新 figure 的根本。</w:t>
            </w:r>
          </w:p>
          <w:p w14:paraId="705C0A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（3）frames 是上面所说的帧的取值范围，也就是画面每展示一次，就在 frames 中取一次值，frames 可以取的值有 iterable、generator 等可迭代的值，当然也可以取 int、None。只要是 frames 的值是一个可迭代的取值范围就可以，如 list 类型。</w:t>
            </w:r>
          </w:p>
          <w:p w14:paraId="5AABBAB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（4）init_func 用于初始化画布中的初始画面。</w:t>
            </w:r>
          </w:p>
          <w:p w14:paraId="0ECEDB9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（5）fargs 是在 func 回调函数中附加的参数，默认值为 None。</w:t>
            </w:r>
          </w:p>
          <w:p w14:paraId="379334A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（6）save_count 是指缓存的帧的数量，是一个整数。</w:t>
            </w:r>
          </w:p>
          <w:p w14:paraId="7C14752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（7）interval 指两帧之间的时间间隔，默认值是 200ms，单位是ms。</w:t>
            </w:r>
          </w:p>
          <w:p w14:paraId="4B2E816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（8）repeat_delay 是指当动画重复播放时，前后两次播放之间的时间延迟，单位也是ms，取值是数。</w:t>
            </w:r>
          </w:p>
          <w:p w14:paraId="099AFC1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（9）repeat 是 bool 类型的可选参数，表示当前动画重复播放与否，默认值是 True，就是会重复播放。</w:t>
            </w:r>
          </w:p>
          <w:p w14:paraId="521353D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（10）blit 也是 bool 类型的可选参数，用于控制动画绘制的优化是否是 blitting，默认值是 False。</w:t>
            </w:r>
          </w:p>
          <w:p w14:paraId="12C5A21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在这里，func 和 frames 最关键，func 每隔 interval 时间接收一次 frames 的值，一直到frames中所有的值迭代完毕为止。</w:t>
            </w:r>
          </w:p>
          <w:p w14:paraId="1AC7226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当动画生成后，可以将它保存到本地磁盘中，保存的格式可以是 gif，也可以是 mp4。</w:t>
            </w:r>
          </w:p>
          <w:p w14:paraId="04A069B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保存动画的函数为 animation.FuncAnimation.save()，该函数中的参数如下所示：</w:t>
            </w:r>
          </w:p>
          <w:p w14:paraId="7CC68E8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def save(self, </w:t>
            </w:r>
          </w:p>
          <w:p w14:paraId="1E385A9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filename, </w:t>
            </w:r>
          </w:p>
          <w:p w14:paraId="0A7DB6F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writer=None, </w:t>
            </w:r>
          </w:p>
          <w:p w14:paraId="6D9EE03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fps=None, </w:t>
            </w:r>
          </w:p>
          <w:p w14:paraId="1D52894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dpi=None, </w:t>
            </w:r>
          </w:p>
          <w:p w14:paraId="5842AE3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codec=None,</w:t>
            </w:r>
          </w:p>
          <w:p w14:paraId="43AEB5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bitrate=None, </w:t>
            </w:r>
          </w:p>
          <w:p w14:paraId="4675E6F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extra_args=None, </w:t>
            </w:r>
          </w:p>
          <w:p w14:paraId="56D796E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metadata=None, </w:t>
            </w:r>
          </w:p>
          <w:p w14:paraId="6990109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extra_anim=None,</w:t>
            </w:r>
          </w:p>
          <w:p w14:paraId="17C5A77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savefig_kwargs=None)</w:t>
            </w:r>
          </w:p>
          <w:p w14:paraId="1A4B946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大部分参数不再详细分析，要保存动画，最重要的参数就是writer。如果要将动画保存为 gif 类型，程序所在的计算机中必须安装有pillow 模块，其安装方法与其他模块一样，只在 DOS 命令行中运行 pip install pillow 命令即可。如果要将动画保存为 mp4 格式，则对应的模块为 ffmpeg，并且要在 save() 函数中将 writer 的值设定为 ffmpeg。</w:t>
            </w:r>
          </w:p>
          <w:p w14:paraId="7AE6B39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7.2.2 实例</w:t>
            </w:r>
          </w:p>
          <w:p w14:paraId="56496A2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利用 FuncAnimation 类绘制的动画多种多样，下面从简单到复杂进行介绍。不过，截取的图形只能是静态的二维图，真正的动态图保存在教材附带的资源中，读者可以下载观看，或者运行示例代码查看绘制的动画。</w:t>
            </w:r>
          </w:p>
          <w:p w14:paraId="5128340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首先以绘制最常见的正弦曲线为例。</w:t>
            </w:r>
          </w:p>
          <w:p w14:paraId="5463136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【例7-1】绘制一个动态正弦曲线，并将该动画保存为sinAnim.gif。</w:t>
            </w:r>
          </w:p>
          <w:p w14:paraId="4A24A3C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036DBE3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66AD4F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from matplotlib import pyplot as plt</w:t>
            </w:r>
          </w:p>
          <w:p w14:paraId="2FFE7F0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from matplotlib import animation</w:t>
            </w:r>
          </w:p>
          <w:p w14:paraId="164AAC9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w:t>
            </w:r>
          </w:p>
          <w:p w14:paraId="43918C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 生成画布对象</w:t>
            </w:r>
          </w:p>
          <w:p w14:paraId="2F245F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ax = plt.axes(xlim=(0, 2), ylim=(-2, 2))# 生成坐标系</w:t>
            </w:r>
          </w:p>
          <w:p w14:paraId="66ECDAA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line, = ax.plot([], [], lw=2)# 初始化线形图</w:t>
            </w:r>
          </w:p>
          <w:p w14:paraId="3A8AB2C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init():</w:t>
            </w:r>
          </w:p>
          <w:p w14:paraId="016AE7D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line.set_data([], [])</w:t>
            </w:r>
          </w:p>
          <w:p w14:paraId="1512C1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line, </w:t>
            </w:r>
          </w:p>
          <w:p w14:paraId="4823E3B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animate(i):</w:t>
            </w:r>
          </w:p>
          <w:p w14:paraId="15F6C42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#linespace( 起始值 (start), 终止值 (stop), 数量 (num))</w:t>
            </w:r>
          </w:p>
          <w:p w14:paraId="54E2239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x = np.linspace(0, 2, 1000)</w:t>
            </w:r>
          </w:p>
          <w:p w14:paraId="542F61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y = np.sin(2 * np.pi * (x - 0.01 * i))</w:t>
            </w:r>
          </w:p>
          <w:p w14:paraId="24D4D95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line.set_data(x, y)</w:t>
            </w:r>
          </w:p>
          <w:p w14:paraId="21CA6DD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line, </w:t>
            </w:r>
          </w:p>
          <w:p w14:paraId="6C3FF9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anim = animation.FuncAnimation(fig, animate, init_func=init,frames=200, </w:t>
            </w:r>
          </w:p>
          <w:p w14:paraId="0899CE9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interval=20, blit=True)</w:t>
            </w:r>
          </w:p>
          <w:p w14:paraId="50B0845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anim.save('sinAnim.gif', fps=75, writer='pillow')</w:t>
            </w:r>
          </w:p>
          <w:p w14:paraId="47D09F3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7C0F0B1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在上面的程序中，首先实例化 figure 对象用于放置动画，然后在该 figure 对象上初始化坐标系，并初始化要绘制的线形图。</w:t>
            </w:r>
          </w:p>
          <w:p w14:paraId="21789D4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init() 函数用于初始化 line 曲线，animate() 函数用于返回一帧的曲线图。在 animation.FuncAnimation() 函数中，animate() 函数用于回调，每生成一帧就执行一次。每帧之间的时间间隔是 20ms，也就是说，每隔 20ms 就迭代一次 frames 所指定的整数值规定的迭代范围 [0,199] 中的一个数值。就这样循环执行，生成一个正弦动画图形。</w:t>
            </w:r>
          </w:p>
          <w:p w14:paraId="275FD0F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中运行后，所绘制的图形中的一帧如图 7-1 所示。</w:t>
            </w:r>
          </w:p>
          <w:p w14:paraId="3D02C83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pPr>
            <w:r>
              <w:drawing>
                <wp:inline distT="0" distB="0" distL="114300" distR="114300">
                  <wp:extent cx="3690620" cy="2948940"/>
                  <wp:effectExtent l="0" t="0" r="50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90620" cy="2948940"/>
                          </a:xfrm>
                          <a:prstGeom prst="rect">
                            <a:avLst/>
                          </a:prstGeom>
                          <a:noFill/>
                          <a:ln>
                            <a:noFill/>
                          </a:ln>
                        </pic:spPr>
                      </pic:pic>
                    </a:graphicData>
                  </a:graphic>
                </wp:inline>
              </w:drawing>
            </w:r>
          </w:p>
          <w:p w14:paraId="3747F3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p>
          <w:p w14:paraId="4379CE2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除生成以上的动态线形图外，还可以使一个点或图形沿某指定线路移动，这样动画形式更加灵活、有趣。</w:t>
            </w:r>
          </w:p>
          <w:p w14:paraId="5A444D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【例7-2】在正弦函数图形上生成一个动态的点，该点沿着该函数图形轨迹进行移动。</w:t>
            </w:r>
          </w:p>
          <w:p w14:paraId="73AD851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182F3EA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3F7C855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w:t>
            </w:r>
          </w:p>
          <w:p w14:paraId="3292803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1472355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import matplotlib.animation as animation </w:t>
            </w:r>
          </w:p>
          <w:p w14:paraId="57DC4E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绘制普通的正弦曲线图</w:t>
            </w:r>
          </w:p>
          <w:p w14:paraId="07C67D1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np.linspace(-2*np.pi, 2*np.pi, 100)</w:t>
            </w:r>
          </w:p>
          <w:p w14:paraId="460D793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 = np.sin(x)</w:t>
            </w:r>
          </w:p>
          <w:p w14:paraId="6171D4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plt.figure(tight_layout=True)</w:t>
            </w:r>
          </w:p>
          <w:p w14:paraId="5CF3CAC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数据可视化</w:t>
            </w:r>
          </w:p>
          <w:p w14:paraId="0C59A1E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plt.plot(x,y) 笔记</w:t>
            </w:r>
          </w:p>
          <w:p w14:paraId="4548869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plt.grid(ls="--")# 显示网格线</w:t>
            </w:r>
          </w:p>
          <w:p w14:paraId="2C56B2E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更新数据点的位置</w:t>
            </w:r>
          </w:p>
          <w:p w14:paraId="349B7E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update_points(num):</w:t>
            </w:r>
          </w:p>
          <w:p w14:paraId="27B3DDE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w:t>
            </w:r>
          </w:p>
          <w:p w14:paraId="5284C3D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更新数据点</w:t>
            </w:r>
          </w:p>
          <w:p w14:paraId="7437E4D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w:t>
            </w:r>
          </w:p>
          <w:p w14:paraId="464744E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point_ani.set_data(x[num], y[num])</w:t>
            </w:r>
          </w:p>
          <w:p w14:paraId="0D40543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point_ani,</w:t>
            </w:r>
          </w:p>
          <w:p w14:paraId="2FBE867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绘制数据点用来运行的正弦曲线</w:t>
            </w:r>
          </w:p>
          <w:p w14:paraId="3A201DD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np.linspace(-2*np.pi, 2*np.pi, 100)</w:t>
            </w:r>
          </w:p>
          <w:p w14:paraId="5DE4BB6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y = np.sin(x) </w:t>
            </w:r>
          </w:p>
          <w:p w14:paraId="0E33D51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plt.figure(tight_layout=True)</w:t>
            </w:r>
          </w:p>
          <w:p w14:paraId="7720A07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plt.plot(x,y)</w:t>
            </w:r>
          </w:p>
          <w:p w14:paraId="255A06C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point_ani, = plt.plot(x[0], y[0], "ro")</w:t>
            </w:r>
          </w:p>
          <w:p w14:paraId="0BE979F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plt.grid(ls="--")</w:t>
            </w:r>
          </w:p>
          <w:p w14:paraId="04188B7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开始制作动画</w:t>
            </w:r>
          </w:p>
          <w:p w14:paraId="18BA8BF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ani = animation.FuncAnimation(fig, update_points, np.arange(0, 100), </w:t>
            </w:r>
          </w:p>
          <w:p w14:paraId="02ACD6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interval=100, blit=True)</w:t>
            </w:r>
          </w:p>
          <w:p w14:paraId="64FA7BE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保存动画</w:t>
            </w:r>
          </w:p>
          <w:p w14:paraId="0FA8D09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ani.save('sin_test2.gif', writer='pillow', fps=10)</w:t>
            </w:r>
          </w:p>
          <w:p w14:paraId="28E5862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70D76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上面的程序其实绘制了两个图像，前一个是普通的正弦曲线，从函数 update_points()开始才是绘制动画。</w:t>
            </w:r>
          </w:p>
          <w:p w14:paraId="2B8C8D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update_points() 函数用来生成沿曲线运行的数据点，animation.FuncAnimation() 函数用来生成动画。在生成动画的函数中反复回调 update_point() 函数，其参数 num 的值由np.arange(0, 100)提供。</w:t>
            </w:r>
          </w:p>
          <w:p w14:paraId="77E84D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该动画程序本质上是不停地生成 np.arange(0, 100) 范围内的数据点，并在 100ms 内完成，视觉效果就是该数据点跑起来了，完成了动画的效果。</w:t>
            </w:r>
          </w:p>
          <w:p w14:paraId="4F45366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中运行后，所绘制的图形中的一帧如图 7-2 所示。</w:t>
            </w:r>
          </w:p>
          <w:p w14:paraId="62EA15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3682365" cy="30511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682365" cy="3051175"/>
                          </a:xfrm>
                          <a:prstGeom prst="rect">
                            <a:avLst/>
                          </a:prstGeom>
                          <a:noFill/>
                          <a:ln>
                            <a:noFill/>
                          </a:ln>
                        </pic:spPr>
                      </pic:pic>
                    </a:graphicData>
                  </a:graphic>
                </wp:inline>
              </w:drawing>
            </w:r>
          </w:p>
          <w:p w14:paraId="209213B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p>
          <w:p w14:paraId="3C0F496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上面的动画效果比较简单，可以在图中添加一些注释性的文本，用来说明点所在的坐标位置，使图所要表达的数据信息更清晰。</w:t>
            </w:r>
          </w:p>
          <w:p w14:paraId="3F43CF6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也可以随着数据点所在的不同位置改变该点的形状，使动画更加精彩有趣，能够吸引人的注意力。</w:t>
            </w:r>
          </w:p>
          <w:p w14:paraId="3295863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【例7-3】添加数据点的坐标显示，并改变数据点的形状。</w:t>
            </w:r>
          </w:p>
          <w:p w14:paraId="21F214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158A166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7C19397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w:t>
            </w:r>
          </w:p>
          <w:p w14:paraId="64FEF0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5F9627F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matplotlib.animation as animation</w:t>
            </w:r>
          </w:p>
          <w:p w14:paraId="51FECDA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np.linspace(-2*np.pi, 2*np.pi, 100)</w:t>
            </w:r>
          </w:p>
          <w:p w14:paraId="699DC21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 = np.sin(x)</w:t>
            </w:r>
          </w:p>
          <w:p w14:paraId="19EAC91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plt.figure(tight_layout=True)</w:t>
            </w:r>
          </w:p>
          <w:p w14:paraId="014EFCC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plt.plot(x,y)</w:t>
            </w:r>
          </w:p>
          <w:p w14:paraId="64A0F5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plt.grid(ls="--")</w:t>
            </w:r>
          </w:p>
          <w:p w14:paraId="40AC69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添加一些条件</w:t>
            </w:r>
          </w:p>
          <w:p w14:paraId="154D9A6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update_points(num):</w:t>
            </w:r>
          </w:p>
          <w:p w14:paraId="3BCDB81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if num%5==0:</w:t>
            </w:r>
          </w:p>
          <w:p w14:paraId="74FD92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point_ani.set_marker('o') </w:t>
            </w:r>
          </w:p>
          <w:p w14:paraId="729DA5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point_ani.set_markersize(15)</w:t>
            </w:r>
          </w:p>
          <w:p w14:paraId="6922748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else:</w:t>
            </w:r>
          </w:p>
          <w:p w14:paraId="637CC68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w:t>
            </w:r>
          </w:p>
          <w:p w14:paraId="0A03A6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point_ani.set_markersize(6)</w:t>
            </w:r>
          </w:p>
          <w:p w14:paraId="3EE5B53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point_ani.set_data(x[num], y[num])</w:t>
            </w:r>
          </w:p>
          <w:p w14:paraId="0C2E86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添加文字</w:t>
            </w:r>
          </w:p>
          <w:p w14:paraId="405760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text_pt.set_text('x=%.3f,y=%.3f'%(x[num], y[num]))</w:t>
            </w:r>
          </w:p>
          <w:p w14:paraId="36E96E3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point_ani,text_pt,</w:t>
            </w:r>
          </w:p>
          <w:p w14:paraId="51F1BB3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np.linspace(-2*np.pi, 2*np.pi, 100)</w:t>
            </w:r>
          </w:p>
          <w:p w14:paraId="58E82A4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y = np.sin(x) </w:t>
            </w:r>
          </w:p>
          <w:p w14:paraId="3791883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plt.figure(tight_layout=True)</w:t>
            </w:r>
          </w:p>
          <w:p w14:paraId="5F36266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plt.plot(x,y)</w:t>
            </w:r>
          </w:p>
          <w:p w14:paraId="717D811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point_ani, = plt.plot(x[0], y[0], "ro")</w:t>
            </w:r>
          </w:p>
          <w:p w14:paraId="6A16870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plt.grid(ls="--")</w:t>
            </w:r>
          </w:p>
          <w:p w14:paraId="0ED6D3B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text_pt=plt.text(5,0.8,'',ha='center',fontsize=10)</w:t>
            </w:r>
          </w:p>
          <w:p w14:paraId="2867FF2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开始制作动画</w:t>
            </w:r>
          </w:p>
          <w:p w14:paraId="739EBEA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ani = animation.FuncAnimation(fig, update_points, np.arange(0, 100), </w:t>
            </w:r>
          </w:p>
          <w:p w14:paraId="7643EA6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interval=100, blit=True)</w:t>
            </w:r>
          </w:p>
          <w:p w14:paraId="7FBD7BF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ani.save('sin_test2.gif', writer='imagemagick', fps=10)</w:t>
            </w:r>
          </w:p>
          <w:p w14:paraId="7F4E5D2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1CD082D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在上面的程序中，只需要在 update_points() 函数中添加一些条件，就可以完成特效。</w:t>
            </w:r>
          </w:p>
          <w:p w14:paraId="17A9B5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首先，在这里添加的特效是：当 num 的值是 5 的倍数时，将数据点的形状设置为圆点形，并且点的大小较大；当 num 的值不是 5 的倍数时，将数据点的形状设置为星形，并且点的大小较小。</w:t>
            </w:r>
          </w:p>
          <w:p w14:paraId="1452F8D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其次，在画布上添加了数据点的坐标显示，使用的函数为plt.text()。在此要注意该文字所在的位置，ha 设置为 center，否则可能显示得不够完整。</w:t>
            </w:r>
          </w:p>
          <w:p w14:paraId="2489F4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中运行后，所绘制的图形中的一帧如图 7-3 所示。</w:t>
            </w:r>
          </w:p>
          <w:p w14:paraId="2D2C82F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3314700" cy="51473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314700" cy="5147310"/>
                          </a:xfrm>
                          <a:prstGeom prst="rect">
                            <a:avLst/>
                          </a:prstGeom>
                          <a:noFill/>
                          <a:ln>
                            <a:noFill/>
                          </a:ln>
                        </pic:spPr>
                      </pic:pic>
                    </a:graphicData>
                  </a:graphic>
                </wp:inline>
              </w:drawing>
            </w:r>
          </w:p>
          <w:p w14:paraId="48E71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【例7-4】改进上面的程序，使数据点的坐标随着坐标点移动。</w:t>
            </w:r>
          </w:p>
          <w:p w14:paraId="1FCB515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要达到数据点的坐标随着坐标点移动，只在 update_points() 函数中添加一些语句就可以了。update_points() 函数修改为：</w:t>
            </w:r>
          </w:p>
          <w:p w14:paraId="424B82A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update_points(num):</w:t>
            </w:r>
          </w:p>
          <w:p w14:paraId="769D4E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if num%5==0:</w:t>
            </w:r>
          </w:p>
          <w:p w14:paraId="671EEB5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point_ani.set_marker('o')</w:t>
            </w:r>
          </w:p>
          <w:p w14:paraId="5D4E4EC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point_ani.set_markersize(15)</w:t>
            </w:r>
          </w:p>
          <w:p w14:paraId="194AE40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else:</w:t>
            </w:r>
          </w:p>
          <w:p w14:paraId="6A20A9C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w:t>
            </w:r>
          </w:p>
          <w:p w14:paraId="377F1C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point_ani.set_markersize(6)</w:t>
            </w:r>
          </w:p>
          <w:p w14:paraId="4B56B1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point_ani.set_data(x[num], y[num])</w:t>
            </w:r>
          </w:p>
          <w:p w14:paraId="6985DF0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text_pt.set_text('x=%.3f,y=%.3f'%(x[num], y[num]))</w:t>
            </w:r>
          </w:p>
          <w:p w14:paraId="5362182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text_pt.set_position((x[num], y[num]))</w:t>
            </w:r>
          </w:p>
          <w:p w14:paraId="13949ED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point_ani,text_pt,</w:t>
            </w:r>
          </w:p>
          <w:p w14:paraId="63133E7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要实现坐标随数据点移动的效果，只需要将坐标文字的位置设置为数据点的坐标</w:t>
            </w:r>
          </w:p>
          <w:p w14:paraId="70808B2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(x[num], y[num])。</w:t>
            </w:r>
          </w:p>
          <w:p w14:paraId="6003CEB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中运行后，所绘制的图形中的一帧如图 7-4 所示。</w:t>
            </w:r>
          </w:p>
          <w:p w14:paraId="153D9ED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3757295" cy="3070860"/>
                  <wp:effectExtent l="0" t="0" r="190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3757295" cy="3070860"/>
                          </a:xfrm>
                          <a:prstGeom prst="rect">
                            <a:avLst/>
                          </a:prstGeom>
                          <a:noFill/>
                          <a:ln>
                            <a:noFill/>
                          </a:ln>
                        </pic:spPr>
                      </pic:pic>
                    </a:graphicData>
                  </a:graphic>
                </wp:inline>
              </w:drawing>
            </w:r>
          </w:p>
          <w:p w14:paraId="5A878E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 7-5】给曲线添加切线，并实现切线沿曲线运动。</w:t>
            </w:r>
          </w:p>
          <w:p w14:paraId="1DEB4C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不论什么样的图形运动，只将它放在更新函数中就可以了。具体程序为：</w:t>
            </w:r>
          </w:p>
          <w:p w14:paraId="2BD9FEA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6526235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69BFC7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matplotlib.animation as animation</w:t>
            </w:r>
          </w:p>
          <w:p w14:paraId="453A068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画布实例化</w:t>
            </w:r>
          </w:p>
          <w:p w14:paraId="28A5B35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 plt.figure()</w:t>
            </w:r>
          </w:p>
          <w:p w14:paraId="3DBCAE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添加网格</w:t>
            </w:r>
          </w:p>
          <w:p w14:paraId="331BD9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plt.grid(ls='--')</w:t>
            </w:r>
          </w:p>
          <w:p w14:paraId="13E1486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正弦函数</w:t>
            </w:r>
          </w:p>
          <w:p w14:paraId="1864D53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 = np.linspace(0,2*np.pi,100)</w:t>
            </w:r>
          </w:p>
          <w:p w14:paraId="25B0B25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 = np.sin(x)</w:t>
            </w:r>
          </w:p>
          <w:p w14:paraId="708842B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绘制图像，设置为红色</w:t>
            </w:r>
          </w:p>
          <w:p w14:paraId="20915E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crave_ani = plt.plot(x,y,'red',alpha=0.5)[0]</w:t>
            </w:r>
          </w:p>
          <w:p w14:paraId="052A897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绘制曲线上的切点，将点设置为绿色</w:t>
            </w:r>
          </w:p>
          <w:p w14:paraId="7992DA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point_ani = plt.plot(0,0,'g',alpha=0.4,marker='o')[0]</w:t>
            </w:r>
          </w:p>
          <w:p w14:paraId="0DDCBC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设置坐标文字</w:t>
            </w:r>
          </w:p>
          <w:p w14:paraId="0BEFE44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xtext_ani = plt.text(5,0.8,'',fontsize=12)</w:t>
            </w:r>
          </w:p>
          <w:p w14:paraId="0F498A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ytext_ani = plt.text(5,0.7,'',fontsize=12)</w:t>
            </w:r>
          </w:p>
          <w:p w14:paraId="60D0B0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ktext_ani = plt.text(5,0.6,'',fontsize=12)</w:t>
            </w:r>
          </w:p>
          <w:p w14:paraId="3A9DC46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切线函数</w:t>
            </w:r>
          </w:p>
          <w:p w14:paraId="1484A6A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tangent_line(x0,y0,k):</w:t>
            </w:r>
          </w:p>
          <w:p w14:paraId="2E5DF27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xs = np.linspace(x0 - 0.5,x0 + 0.5,100)</w:t>
            </w:r>
          </w:p>
          <w:p w14:paraId="380F0F0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ys = y0 + k * (xs - x0)</w:t>
            </w:r>
          </w:p>
          <w:p w14:paraId="2ACDD82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return xs,ys</w:t>
            </w:r>
          </w:p>
          <w:p w14:paraId="53362B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斜率函数</w:t>
            </w:r>
          </w:p>
          <w:p w14:paraId="6357737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slope(x0):</w:t>
            </w:r>
          </w:p>
          <w:p w14:paraId="09653C9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num_min = np.sin(x0 - 0.05)</w:t>
            </w:r>
          </w:p>
          <w:p w14:paraId="359EE1A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num_max = np.sin(x0 + 0.05)</w:t>
            </w:r>
          </w:p>
          <w:p w14:paraId="600E1D5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k = (num_max - num_min) / 0.1</w:t>
            </w:r>
          </w:p>
          <w:p w14:paraId="051F2E6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return k</w:t>
            </w:r>
          </w:p>
          <w:p w14:paraId="6C3B8A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画切线</w:t>
            </w:r>
          </w:p>
          <w:p w14:paraId="36F620B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k = slope(x[0])</w:t>
            </w:r>
          </w:p>
          <w:p w14:paraId="7563D8D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xs,ys = tangent_line(x[0],y[0],k)</w:t>
            </w:r>
          </w:p>
          <w:p w14:paraId="5F9A6C1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tangent_ani = plt.plot(xs,ys,c='blue',alpha=0.8)[0]</w:t>
            </w:r>
          </w:p>
          <w:p w14:paraId="60BE11F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更新数据</w:t>
            </w:r>
          </w:p>
          <w:p w14:paraId="4CF9E4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updata(num):</w:t>
            </w:r>
          </w:p>
          <w:p w14:paraId="5342B2A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k=slope(x[num])</w:t>
            </w:r>
          </w:p>
          <w:p w14:paraId="343E05F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xs,ys = tangent_line(x[num],y[num],k)</w:t>
            </w:r>
          </w:p>
          <w:p w14:paraId="4B82BF2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tangent_ani.set_data(xs,ys)</w:t>
            </w:r>
          </w:p>
          <w:p w14:paraId="01E369F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point_ani.set_data(x[num],y[num])</w:t>
            </w:r>
          </w:p>
          <w:p w14:paraId="403EAE9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xtext_ani.set_text('x=%.3f'%x[num])</w:t>
            </w:r>
          </w:p>
          <w:p w14:paraId="56E11EA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ytext_ani.set_text('y=%.3f'%y[num])</w:t>
            </w:r>
          </w:p>
          <w:p w14:paraId="2A5A49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ktext_ani.set_text('k=%.3f'%k)</w:t>
            </w:r>
          </w:p>
          <w:p w14:paraId="0991438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return [point_ani,xtext_ani,ytext_ani,tangent_ani,k]</w:t>
            </w:r>
          </w:p>
          <w:p w14:paraId="5DB344B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ani = animation.FuncAnimation(fig=fig,func=updata,frames=np.</w:t>
            </w:r>
          </w:p>
          <w:p w14:paraId="00F7605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arange(0,100),interval=100)</w:t>
            </w:r>
          </w:p>
          <w:p w14:paraId="0A8D064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#ani.save('sin_x.gif')</w:t>
            </w:r>
          </w:p>
          <w:p w14:paraId="3C6344D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334594D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要实现图的动态效果，先要将初始的静态图像绘制出来。也就是说，要实现正弦函数的动态切线运动，要在静态的正弦曲线基础上将曲线第一个点的切线也作为初始图形。然后，切线和对应的切点变化，形成动态效果，只需要将切线及其切点放入更新函数中。</w:t>
            </w:r>
          </w:p>
          <w:p w14:paraId="2370E7C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在程序中，使用 crave_ani、tangent_ani 和 point_ani 三个变量表示从 plot 函数中返回的三个值。plot() 函数可以同时绘制多个对象（例如两条曲线同时绘制时），因此它返回的是一个列表，而我们需要使用列表的方式获得其中的元素。在 crave_ani 后加逗号，就是用来从 plot() 函数的返回值列表中获取第一个列表元素。</w:t>
            </w:r>
          </w:p>
          <w:p w14:paraId="2FC9C4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中运行后，所绘制的图形中的一帧如图 7-5 所示。</w:t>
            </w:r>
          </w:p>
          <w:p w14:paraId="76EE042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3655695" cy="2887345"/>
                  <wp:effectExtent l="0" t="0" r="1905" b="825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0"/>
                          <a:stretch>
                            <a:fillRect/>
                          </a:stretch>
                        </pic:blipFill>
                        <pic:spPr>
                          <a:xfrm>
                            <a:off x="0" y="0"/>
                            <a:ext cx="3655695" cy="2887345"/>
                          </a:xfrm>
                          <a:prstGeom prst="rect">
                            <a:avLst/>
                          </a:prstGeom>
                          <a:noFill/>
                          <a:ln>
                            <a:noFill/>
                          </a:ln>
                        </pic:spPr>
                      </pic:pic>
                    </a:graphicData>
                  </a:graphic>
                </wp:inline>
              </w:drawing>
            </w:r>
          </w:p>
          <w:p w14:paraId="3DD560E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none"/>
                <w:lang w:val="en-US" w:eastAsia="zh-CN"/>
              </w:rPr>
            </w:pPr>
          </w:p>
          <w:p w14:paraId="492BA86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【例7-6】绘制一个振幅不断变化的正弦曲线图，形成动态的效果。</w:t>
            </w:r>
          </w:p>
          <w:p w14:paraId="57F2A82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0AF2A9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1B284E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plt</w:t>
            </w:r>
          </w:p>
          <w:p w14:paraId="295DC1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matplotlib.animation as animation</w:t>
            </w:r>
          </w:p>
          <w:p w14:paraId="27261C8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为绘图作准备，初始化坐标等参数</w:t>
            </w:r>
          </w:p>
          <w:p w14:paraId="6E95C5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fig, ax = plt.subplots()</w:t>
            </w:r>
          </w:p>
          <w:p w14:paraId="1FE08FD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line, = ax.plot([], [], lw=2)</w:t>
            </w:r>
          </w:p>
          <w:p w14:paraId="781CBDD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ax.set_ylim(-1.1, 1.1)</w:t>
            </w:r>
          </w:p>
          <w:p w14:paraId="7AD1BB0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ax.set_xlim(0, 5)</w:t>
            </w:r>
          </w:p>
          <w:p w14:paraId="227E63F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ax.grid()</w:t>
            </w:r>
          </w:p>
          <w:p w14:paraId="1BF5C2B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xdata, ydata = [], [] </w:t>
            </w:r>
          </w:p>
          <w:p w14:paraId="3D9133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更新数据</w:t>
            </w:r>
          </w:p>
          <w:p w14:paraId="5ED4981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data_update():</w:t>
            </w:r>
          </w:p>
          <w:p w14:paraId="1C6200D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 = data_update.t</w:t>
            </w:r>
          </w:p>
          <w:p w14:paraId="15ECD64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cnt = 0</w:t>
            </w:r>
          </w:p>
          <w:p w14:paraId="07E589E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while cnt &lt; 1000:</w:t>
            </w:r>
          </w:p>
          <w:p w14:paraId="3D5E793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cnt+=1</w:t>
            </w:r>
          </w:p>
          <w:p w14:paraId="57E956C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 += 0.05</w:t>
            </w:r>
          </w:p>
          <w:p w14:paraId="5D9C8E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yield t, np.sin(2*np.pi*t) * np.exp(-t/10.)</w:t>
            </w:r>
          </w:p>
          <w:p w14:paraId="5038F4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data_update.t = 0</w:t>
            </w:r>
          </w:p>
          <w:p w14:paraId="59CB797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回调函数 run()</w:t>
            </w:r>
          </w:p>
          <w:p w14:paraId="1FA8653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run(data):</w:t>
            </w:r>
          </w:p>
          <w:p w14:paraId="7F971F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 更新数据</w:t>
            </w:r>
          </w:p>
          <w:p w14:paraId="2F80511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t,y = data</w:t>
            </w:r>
          </w:p>
          <w:p w14:paraId="39819AE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xdata.append(t)</w:t>
            </w:r>
          </w:p>
          <w:p w14:paraId="34E0A3F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ydata.append(y)</w:t>
            </w:r>
          </w:p>
          <w:p w14:paraId="465B6E9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xmin, xmax = ax.get_xlim()</w:t>
            </w:r>
          </w:p>
          <w:p w14:paraId="680BD6B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if t &gt;= xmax:</w:t>
            </w:r>
          </w:p>
          <w:p w14:paraId="188A7D1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ax.set_xlim(xmin, 2*xmax)</w:t>
            </w:r>
          </w:p>
          <w:p w14:paraId="4924FAF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ax.figure.canvas.draw()</w:t>
            </w:r>
          </w:p>
          <w:p w14:paraId="5D5D9EB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line.set_data(xdata, ydata)</w:t>
            </w:r>
          </w:p>
          <w:p w14:paraId="629BB0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return line,</w:t>
            </w:r>
          </w:p>
          <w:p w14:paraId="5FBFEE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每隔 10s 回调一次函数 run()</w:t>
            </w:r>
          </w:p>
          <w:p w14:paraId="57459F5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ani = animation.FuncAnimation(fig, run, data_update, blit=True,</w:t>
            </w:r>
          </w:p>
          <w:p w14:paraId="4E22E19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interval=10, repeat=False)</w:t>
            </w:r>
          </w:p>
          <w:p w14:paraId="402291D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plt.show()</w:t>
            </w:r>
          </w:p>
          <w:p w14:paraId="4C3DD42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在上面的程序中，run() 函数是回调函数，每次调用时都传入 data_update() 函数的返回值，将新的 t 和根据 t 调整了振幅的 sin() 曲线传递给 run() 函数，生成新的正弦曲线。</w:t>
            </w:r>
          </w:p>
          <w:p w14:paraId="7C60679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中运行后，会生成动态的、不同振幅的多个曲线图，所绘制的图形中的一帧如图 7-6 所示。</w:t>
            </w:r>
          </w:p>
          <w:p w14:paraId="74D3F8B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3379470" cy="2722880"/>
                  <wp:effectExtent l="0" t="0" r="1143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1"/>
                          <a:stretch>
                            <a:fillRect/>
                          </a:stretch>
                        </pic:blipFill>
                        <pic:spPr>
                          <a:xfrm>
                            <a:off x="0" y="0"/>
                            <a:ext cx="3379470" cy="2722880"/>
                          </a:xfrm>
                          <a:prstGeom prst="rect">
                            <a:avLst/>
                          </a:prstGeom>
                          <a:noFill/>
                          <a:ln>
                            <a:noFill/>
                          </a:ln>
                        </pic:spPr>
                      </pic:pic>
                    </a:graphicData>
                  </a:graphic>
                </wp:inline>
              </w:drawing>
            </w:r>
          </w:p>
          <w:p w14:paraId="4506274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【例7-7】制作彩色气泡动态图。</w:t>
            </w:r>
          </w:p>
          <w:p w14:paraId="437703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具体程序为：</w:t>
            </w:r>
          </w:p>
          <w:p w14:paraId="03CDCE9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matplotlib.pyplot as mp</w:t>
            </w:r>
          </w:p>
          <w:p w14:paraId="7E213AF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matplotlib.animation as ma</w:t>
            </w:r>
          </w:p>
          <w:p w14:paraId="34C934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import numpy as np</w:t>
            </w:r>
          </w:p>
          <w:p w14:paraId="75AE210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n = 100</w:t>
            </w:r>
          </w:p>
          <w:p w14:paraId="71A5FCE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balls = np.zeros(n, dtype=[</w:t>
            </w:r>
          </w:p>
          <w:p w14:paraId="69640B0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('position', 'float32', 2),</w:t>
            </w:r>
          </w:p>
          <w:p w14:paraId="215BF66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('size', 'float32', 1),</w:t>
            </w:r>
          </w:p>
          <w:p w14:paraId="2C7166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('growth', 'float32', 1),</w:t>
            </w:r>
          </w:p>
          <w:p w14:paraId="6684459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('color', 'float32', 4)</w:t>
            </w:r>
          </w:p>
          <w:p w14:paraId="0F5ACDA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w:t>
            </w:r>
          </w:p>
          <w:p w14:paraId="159A98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随机生成 100 个气泡，初始化</w:t>
            </w:r>
          </w:p>
          <w:p w14:paraId="7C166C9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balls['position'] = np.random.uniform(0, 1, (n, 2)) </w:t>
            </w:r>
          </w:p>
          <w:p w14:paraId="346B3EF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uniform 平均分布，在 [0,1) 间随机生成得到 n 行 2 列二维数组</w:t>
            </w:r>
          </w:p>
          <w:p w14:paraId="2283DA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balls['size'] = np.random.uniform(40, 70, n) </w:t>
            </w:r>
          </w:p>
          <w:p w14:paraId="01E419F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uniform 平均分布，在 [40, 70) 间随机生成 n 个 int 类型的数据</w:t>
            </w:r>
          </w:p>
          <w:p w14:paraId="787327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balls['growth'] = np.random.uniform(10, 20, n) </w:t>
            </w:r>
          </w:p>
          <w:p w14:paraId="5751C8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uniform 平均分布，在 [10, 20) 间随机生成 n 个 int 类型的数据</w:t>
            </w:r>
          </w:p>
          <w:p w14:paraId="33A65E7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balls['color'] = np.random.uniform(0, 1, (n, 4)) </w:t>
            </w:r>
          </w:p>
          <w:p w14:paraId="1CA77A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uniform 平均分布，在 [0, 1) 间随机生成 n 行 4 列二维数组</w:t>
            </w:r>
          </w:p>
          <w:p w14:paraId="713444E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mp.figure('Animation', facecolor='lightgray')</w:t>
            </w:r>
          </w:p>
          <w:p w14:paraId="5250DBA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mp.title('Animation', fontsize=18)</w:t>
            </w:r>
          </w:p>
          <w:p w14:paraId="12058D3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sc = mp.scatter(balls['position'][:, 0], balls['position'][:, 1], balls['size'], </w:t>
            </w:r>
          </w:p>
          <w:p w14:paraId="06D8223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color=balls['color'])</w:t>
            </w:r>
          </w:p>
          <w:p w14:paraId="5843D33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每隔 30ms 更新一次每个气泡的大小</w:t>
            </w:r>
          </w:p>
          <w:p w14:paraId="77197B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def update(number):</w:t>
            </w:r>
          </w:p>
          <w:p w14:paraId="6530DE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balls['size'] += balls['growth']</w:t>
            </w:r>
          </w:p>
          <w:p w14:paraId="772D42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 每次都选中一个气泡重新设置随机属性</w:t>
            </w:r>
          </w:p>
          <w:p w14:paraId="2C59D88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index = number % n</w:t>
            </w:r>
          </w:p>
          <w:p w14:paraId="4308A42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balls[index]['size'] = np.random.uniform(40, 70, 1)</w:t>
            </w:r>
          </w:p>
          <w:p w14:paraId="58FC8D7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balls[index]['position'] = np.random.uniform(0, 1, (1, 2))</w:t>
            </w:r>
          </w:p>
          <w:p w14:paraId="359BEB9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 重新绘制所有点</w:t>
            </w:r>
          </w:p>
          <w:p w14:paraId="3F15798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sc.set_sizes(balls['size'])</w:t>
            </w:r>
          </w:p>
          <w:p w14:paraId="13F09E2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 xml:space="preserve"> sc.set_offsets(balls['position'])</w:t>
            </w:r>
          </w:p>
          <w:p w14:paraId="054F373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anim = ma.FuncAnimation(mp.gcf(), update, interval=1)</w:t>
            </w:r>
          </w:p>
          <w:p w14:paraId="3E842A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val="0"/>
                <w:bCs w:val="0"/>
                <w:sz w:val="24"/>
                <w:szCs w:val="20"/>
                <w:highlight w:val="lightGray"/>
                <w:lang w:val="en-US" w:eastAsia="zh-CN"/>
              </w:rPr>
            </w:pPr>
            <w:r>
              <w:rPr>
                <w:rFonts w:hint="eastAsia" w:ascii="仿宋" w:hAnsi="仿宋" w:eastAsia="仿宋" w:cs="仿宋"/>
                <w:b w:val="0"/>
                <w:bCs w:val="0"/>
                <w:sz w:val="24"/>
                <w:szCs w:val="20"/>
                <w:highlight w:val="lightGray"/>
                <w:lang w:val="en-US" w:eastAsia="zh-CN"/>
              </w:rPr>
              <w:t>mp.show()</w:t>
            </w:r>
          </w:p>
          <w:p w14:paraId="368DC5F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在上面的程序中，随机生成 100 个气泡，放入 ndarray 数组中，然后每个气泡包含4个属性：color、position、size 以及 growth，在画布中绘制这些气泡，并用动画演示使气泡不断变大的过程。</w:t>
            </w:r>
          </w:p>
          <w:p w14:paraId="73A627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上述程序在 Python IDLE 中运行后，会生成动态的、不同振幅的多个曲线图，所绘制的图形中的一帧如图 7-7 所示。</w:t>
            </w:r>
          </w:p>
          <w:p w14:paraId="53652FD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drawing>
                <wp:inline distT="0" distB="0" distL="114300" distR="114300">
                  <wp:extent cx="2817495" cy="2523490"/>
                  <wp:effectExtent l="0" t="0" r="1905" b="381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2"/>
                          <a:stretch>
                            <a:fillRect/>
                          </a:stretch>
                        </pic:blipFill>
                        <pic:spPr>
                          <a:xfrm>
                            <a:off x="0" y="0"/>
                            <a:ext cx="2817495" cy="2523490"/>
                          </a:xfrm>
                          <a:prstGeom prst="rect">
                            <a:avLst/>
                          </a:prstGeom>
                          <a:noFill/>
                          <a:ln>
                            <a:noFill/>
                          </a:ln>
                        </pic:spPr>
                      </pic:pic>
                    </a:graphicData>
                  </a:graphic>
                </wp:inline>
              </w:drawing>
            </w:r>
          </w:p>
          <w:p w14:paraId="54F2C48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yellow"/>
                <w:lang w:val="en-US" w:eastAsia="zh-CN"/>
              </w:rPr>
            </w:pPr>
          </w:p>
          <w:p w14:paraId="6B783D6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利用 animation.FuncAnimation() 也可以制作多子图动画，可以在一个画布中显示多个数据的动态展示，比如，显示同一时段多只股票的动态变化情况，更能体现数据的对比性。这里不再给出具体实例，读者可以参考其他资料，原理与前面是类似的。</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教师展示给同学们使用FuncAnimation 类制作可视化动画的具体例子，请同学们积极尝试自行使用代码制作可视化动画。</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19C5EB8">
      <w:pPr>
        <w:rPr>
          <w:rFonts w:hint="default"/>
          <w:highlight w:val="none"/>
          <w:lang w:val="en-US" w:eastAsia="zh-CN"/>
        </w:rPr>
      </w:pPr>
      <w:r>
        <w:rPr>
          <w:rFonts w:hint="default"/>
          <w:highlight w:val="none"/>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7.3 ArtistAnimation类</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ArtistAnimation 类</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4</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掌握ArtistAnimation类的基本内容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理解ArtistAnimation类的意义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ArtistAnimation类</w:t>
            </w:r>
            <w:r>
              <w:rPr>
                <w:rFonts w:hint="eastAsia" w:ascii="仿宋" w:hAnsi="仿宋" w:eastAsia="仿宋" w:cs="仿宋"/>
                <w:b w:val="0"/>
                <w:bCs w:val="0"/>
                <w:sz w:val="24"/>
                <w:szCs w:val="20"/>
                <w:highlight w:val="none"/>
              </w:rPr>
              <w:t>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ArtistAnimation类使用</w:t>
            </w:r>
            <w:r>
              <w:rPr>
                <w:rFonts w:hint="eastAsia" w:ascii="仿宋" w:hAnsi="仿宋" w:eastAsia="仿宋" w:cs="仿宋"/>
                <w:b w:val="0"/>
                <w:bCs w:val="0"/>
                <w:sz w:val="24"/>
                <w:szCs w:val="20"/>
                <w:highlight w:val="none"/>
              </w:rPr>
              <w:t>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w:t>
            </w:r>
            <w:r>
              <w:rPr>
                <w:rFonts w:hint="eastAsia" w:cs="仿宋"/>
                <w:b w:val="0"/>
                <w:bCs w:val="0"/>
                <w:sz w:val="24"/>
                <w:szCs w:val="20"/>
                <w:highlight w:val="none"/>
                <w:lang w:val="en-US" w:eastAsia="zh-CN"/>
              </w:rPr>
              <w:t>ArtistAnimation类的原则</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w:t>
            </w:r>
            <w:r>
              <w:rPr>
                <w:rFonts w:hint="eastAsia" w:cs="仿宋"/>
                <w:b w:val="0"/>
                <w:bCs w:val="0"/>
                <w:sz w:val="24"/>
                <w:szCs w:val="20"/>
                <w:highlight w:val="none"/>
                <w:lang w:val="en-US" w:eastAsia="zh-CN"/>
              </w:rPr>
              <w:t>ArtistAnimation类的</w:t>
            </w:r>
            <w:r>
              <w:rPr>
                <w:rFonts w:hint="eastAsia" w:cs="仿宋"/>
                <w:sz w:val="24"/>
                <w:szCs w:val="24"/>
                <w:highlight w:val="none"/>
                <w:lang w:val="en-US" w:eastAsia="zh-CN"/>
              </w:rPr>
              <w:t>基本过程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w:t>
            </w:r>
            <w:r>
              <w:rPr>
                <w:rFonts w:hint="eastAsia" w:cs="仿宋"/>
                <w:sz w:val="24"/>
                <w:szCs w:val="20"/>
                <w:highlight w:val="none"/>
                <w:shd w:val="clear" w:fill="ADB9CA" w:themeFill="text2" w:themeFillTint="66"/>
                <w:lang w:eastAsia="zh-CN"/>
              </w:rPr>
              <w:t>、</w:t>
            </w:r>
            <w:r>
              <w:rPr>
                <w:rFonts w:hint="eastAsia" w:cs="仿宋"/>
                <w:sz w:val="24"/>
                <w:szCs w:val="20"/>
                <w:highlight w:val="none"/>
                <w:shd w:val="clear" w:fill="ADB9CA" w:themeFill="text2" w:themeFillTint="66"/>
                <w:lang w:val="en-US" w:eastAsia="zh-CN"/>
              </w:rPr>
              <w:t>2</w:t>
            </w:r>
            <w:r>
              <w:rPr>
                <w:rFonts w:hint="eastAsia" w:ascii="仿宋" w:hAnsi="仿宋" w:eastAsia="仿宋" w:cs="仿宋"/>
                <w:sz w:val="24"/>
                <w:szCs w:val="20"/>
                <w:highlight w:val="none"/>
                <w:shd w:val="clear" w:fill="ADB9CA" w:themeFill="text2" w:themeFillTint="66"/>
              </w:rPr>
              <w:t>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w:t>
            </w:r>
            <w:r>
              <w:rPr>
                <w:rFonts w:hint="eastAsia" w:cs="仿宋"/>
                <w:sz w:val="24"/>
                <w:szCs w:val="20"/>
                <w:highlight w:val="none"/>
                <w:shd w:val="clear" w:fill="ADB9CA" w:themeFill="text2" w:themeFillTint="66"/>
                <w:lang w:val="en-US" w:eastAsia="zh-CN"/>
              </w:rPr>
              <w:t>3、4</w:t>
            </w:r>
            <w:r>
              <w:rPr>
                <w:rFonts w:hint="eastAsia" w:ascii="仿宋" w:hAnsi="仿宋" w:eastAsia="仿宋" w:cs="仿宋"/>
                <w:sz w:val="24"/>
                <w:szCs w:val="20"/>
                <w:highlight w:val="none"/>
                <w:shd w:val="clear" w:fill="ADB9CA" w:themeFill="text2" w:themeFillTint="66"/>
              </w:rPr>
              <w:t>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w:t>
            </w:r>
            <w:r>
              <w:rPr>
                <w:rFonts w:hint="eastAsia" w:cs="仿宋"/>
                <w:sz w:val="24"/>
                <w:szCs w:val="20"/>
                <w:highlight w:val="none"/>
                <w:lang w:val="en-US" w:eastAsia="zh-CN"/>
              </w:rPr>
              <w:t>讲解</w:t>
            </w:r>
            <w:r>
              <w:rPr>
                <w:rFonts w:hint="eastAsia" w:cs="仿宋"/>
                <w:b w:val="0"/>
                <w:bCs w:val="0"/>
                <w:sz w:val="24"/>
                <w:szCs w:val="20"/>
                <w:highlight w:val="none"/>
                <w:lang w:val="en-US" w:eastAsia="zh-CN"/>
              </w:rPr>
              <w:t>ArtistAnimation类</w:t>
            </w:r>
            <w:r>
              <w:rPr>
                <w:rFonts w:hint="eastAsia" w:cs="仿宋"/>
                <w:sz w:val="24"/>
                <w:szCs w:val="20"/>
                <w:highlight w:val="none"/>
                <w:lang w:val="en-US" w:eastAsia="zh-CN"/>
              </w:rPr>
              <w:t>的</w:t>
            </w:r>
            <w:r>
              <w:rPr>
                <w:rFonts w:hint="eastAsia" w:ascii="仿宋" w:hAnsi="仿宋" w:eastAsia="仿宋" w:cs="仿宋"/>
                <w:sz w:val="24"/>
                <w:szCs w:val="20"/>
                <w:highlight w:val="none"/>
              </w:rPr>
              <w:t>重要性</w:t>
            </w:r>
            <w:r>
              <w:rPr>
                <w:rFonts w:hint="eastAsia" w:cs="仿宋"/>
                <w:sz w:val="24"/>
                <w:szCs w:val="20"/>
                <w:highlight w:val="none"/>
                <w:lang w:val="en-US" w:eastAsia="zh-CN"/>
              </w:rPr>
              <w:t>。</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yellow"/>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401DE71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7.3.1 函数及参数介绍</w:t>
            </w:r>
          </w:p>
          <w:p w14:paraId="3965498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FuncAnimation 类虽然可以制作出很多精美的动画，但是一次回调函数只能更新一个数据点，如果想一次更新多个数据点的坐标值，FuncAnimation 就无能为力了。</w:t>
            </w:r>
          </w:p>
          <w:p w14:paraId="2B27B50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ArtistAnimation 类在每帧动画中都可以更新多个 artist 对象。它是基于帧的创建动画的方法，每帧画面都对应着 artist 的列表，而这个列表中的所有值都在这一帧中显示出来。</w:t>
            </w:r>
          </w:p>
          <w:p w14:paraId="51E2EB9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所有的列表组成一更大的列表 artists，artists 中的每个元素 artist 表示每一帧中的所有 artist对象，从而生成一个完整的动态图形。</w:t>
            </w:r>
          </w:p>
          <w:p w14:paraId="21EFCD6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二者的区别是，FuncAnimation 生成动画的方式是利用函数实现，而 ArtistAnimation则是利用一幅一幅的图像，即用一帧一帧的数据生成动画，所以 ArtistAnimation 更容易定制特定的动画效果。</w:t>
            </w:r>
          </w:p>
          <w:p w14:paraId="1104056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先看 ArtistAnimation 的构造函数，解释一下它的重要参数。</w:t>
            </w:r>
          </w:p>
          <w:p w14:paraId="41F631F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#ArtistAnimation 的构造函数</w:t>
            </w:r>
          </w:p>
          <w:p w14:paraId="5D4F3A6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animation.ArtistAnimation(fig, </w:t>
            </w:r>
          </w:p>
          <w:p w14:paraId="3066FBB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artists, </w:t>
            </w:r>
          </w:p>
          <w:p w14:paraId="52F55C7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interval=200, </w:t>
            </w:r>
          </w:p>
          <w:p w14:paraId="408AC94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repeat=True,</w:t>
            </w:r>
          </w:p>
          <w:p w14:paraId="50C446F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repeat_delay=None,</w:t>
            </w:r>
          </w:p>
          <w:p w14:paraId="02AF2B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repeat = True, </w:t>
            </w:r>
          </w:p>
          <w:p w14:paraId="173B9E1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blit=False)</w:t>
            </w:r>
          </w:p>
          <w:p w14:paraId="055A06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ArtistAnimation 构造函数中的参数含义如下。</w:t>
            </w:r>
          </w:p>
          <w:p w14:paraId="1D85ED9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（1）fig: 画布对象，用 plt.figure() 就可以得到。</w:t>
            </w:r>
          </w:p>
          <w:p w14:paraId="6E4FAA2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（2）artists: 大的 list 列表，里面有许多子 list 小列表，每个小列表 list 存储了这一帧所有的 artist 对象。</w:t>
            </w:r>
          </w:p>
          <w:p w14:paraId="7F2C55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（3）repeat: 是否重复播放，布尔型参数。</w:t>
            </w:r>
          </w:p>
          <w:p w14:paraId="099B6CE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（4）repeat_delay: 每次播放动画后的时间间隔，单位是 ms。</w:t>
            </w:r>
          </w:p>
          <w:p w14:paraId="638125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（5）interval: 帧间隔，单位是毫秒 ms。</w:t>
            </w:r>
          </w:p>
          <w:p w14:paraId="7610BFC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（6）blit：从这个平面复制到另一个平面。它的值可以设置为 True 或 False，默认值为False。</w:t>
            </w:r>
          </w:p>
          <w:p w14:paraId="4662D12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由于 plot() 函数的返回值类型是列表，因此在一帧中添加artist</w:t>
            </w:r>
            <w:bookmarkStart w:id="0" w:name="_GoBack"/>
            <w:bookmarkEnd w:id="0"/>
            <w:r>
              <w:rPr>
                <w:rFonts w:hint="eastAsia" w:cs="仿宋"/>
                <w:sz w:val="24"/>
                <w:szCs w:val="20"/>
                <w:highlight w:val="none"/>
                <w:lang w:val="en-US" w:eastAsia="zh-CN"/>
              </w:rPr>
              <w:t>的时候是相加，不能使用 append() 函数，只有添加元素的时候才能用 append() 函数，否则程序会报下面的错误：</w:t>
            </w:r>
          </w:p>
          <w:p w14:paraId="07E892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'list' object has no attribute ‘set_visible</w:t>
            </w:r>
          </w:p>
          <w:p w14:paraId="15B663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yellow"/>
                <w:lang w:val="en-US" w:eastAsia="zh-CN"/>
              </w:rPr>
            </w:pPr>
          </w:p>
          <w:p w14:paraId="5CB0668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none"/>
                <w:lang w:val="en-US" w:eastAsia="zh-CN"/>
              </w:rPr>
            </w:pPr>
            <w:r>
              <w:rPr>
                <w:rFonts w:hint="eastAsia" w:cs="仿宋"/>
                <w:b/>
                <w:bCs/>
                <w:sz w:val="24"/>
                <w:szCs w:val="20"/>
                <w:highlight w:val="none"/>
                <w:lang w:val="en-US" w:eastAsia="zh-CN"/>
              </w:rPr>
              <w:t>7.3.2 实例</w:t>
            </w:r>
          </w:p>
          <w:p w14:paraId="5670D79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本节介绍利用 ArtistAnimation 生成由多帧画面构成的动画，程序比较简单，容易理解。</w:t>
            </w:r>
          </w:p>
          <w:p w14:paraId="3360CEA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【例7-8】基本 ArtistAnimation 动画。</w:t>
            </w:r>
          </w:p>
          <w:p w14:paraId="1C5FDCF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具体程序为：</w:t>
            </w:r>
          </w:p>
          <w:p w14:paraId="4F0045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226E96E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matplotlib.animation as animation</w:t>
            </w:r>
          </w:p>
          <w:p w14:paraId="25AFE38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if _ _name_ _ == '_ _main_ _':</w:t>
            </w:r>
          </w:p>
          <w:p w14:paraId="0672C0D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x = [1,2,3,4,5,6,7,8,9,10,11,12,13,14,15]</w:t>
            </w:r>
          </w:p>
          <w:p w14:paraId="041A986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y = [1,2,3,4,5,6,7,8,9,10,11,12,13,14,15]</w:t>
            </w:r>
          </w:p>
          <w:p w14:paraId="513C74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fig = plt.figure()</w:t>
            </w:r>
          </w:p>
          <w:p w14:paraId="68C1C20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plt.xlim(0, 15)</w:t>
            </w:r>
          </w:p>
          <w:p w14:paraId="28F0EFB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plt.ylim(0, 20)</w:t>
            </w:r>
          </w:p>
          <w:p w14:paraId="371F822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artists = []</w:t>
            </w:r>
          </w:p>
          <w:p w14:paraId="2F97B1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 一共生成 20 帧，每帧 15 个点</w:t>
            </w:r>
          </w:p>
          <w:p w14:paraId="06FBF6A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for i in range(20):</w:t>
            </w:r>
          </w:p>
          <w:p w14:paraId="6501105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frame = []</w:t>
            </w:r>
          </w:p>
          <w:p w14:paraId="539CC46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for j in range(15):</w:t>
            </w:r>
          </w:p>
          <w:p w14:paraId="6979B19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 +=，而不是 appand</w:t>
            </w:r>
          </w:p>
          <w:p w14:paraId="08F6E9D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frame += plt.plot(x[j], y[j]+i, "o") </w:t>
            </w:r>
          </w:p>
          <w:p w14:paraId="4D21015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artists.append(frame)</w:t>
            </w:r>
          </w:p>
          <w:p w14:paraId="052A92D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ani = animation.ArtistAnimation(fig=fig, artists=artists,</w:t>
            </w:r>
          </w:p>
          <w:p w14:paraId="257FD8C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repeat=True, interval=10)</w:t>
            </w:r>
          </w:p>
          <w:p w14:paraId="779439C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plt.show()</w:t>
            </w:r>
          </w:p>
          <w:p w14:paraId="58281A6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在上面的程序中，在 for 循环中一共生成 20 帧，每帧 15 个数据点。每帧的数据点都是利用 + 添加到小列表中的，就是列表的连接。程序简单、清晰。</w:t>
            </w:r>
          </w:p>
          <w:p w14:paraId="2EA87EF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上述程序在 Python IDLE 中运行后，所绘制的图形中的一帧如图 7-8 所示。</w:t>
            </w:r>
          </w:p>
          <w:p w14:paraId="6CCBAD06">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2990850" cy="2426335"/>
                  <wp:effectExtent l="0" t="0" r="6350" b="1206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3"/>
                          <a:stretch>
                            <a:fillRect/>
                          </a:stretch>
                        </pic:blipFill>
                        <pic:spPr>
                          <a:xfrm>
                            <a:off x="0" y="0"/>
                            <a:ext cx="2990850" cy="2426335"/>
                          </a:xfrm>
                          <a:prstGeom prst="rect">
                            <a:avLst/>
                          </a:prstGeom>
                          <a:noFill/>
                          <a:ln>
                            <a:noFill/>
                          </a:ln>
                        </pic:spPr>
                      </pic:pic>
                    </a:graphicData>
                  </a:graphic>
                </wp:inline>
              </w:drawing>
            </w:r>
          </w:p>
          <w:p w14:paraId="56852E4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【例7-9】把上面程序中的数据点改成线段，制作动态线段图像，并生成动态标题。</w:t>
            </w:r>
          </w:p>
          <w:p w14:paraId="04A8AD8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具体程序为：</w:t>
            </w:r>
          </w:p>
          <w:p w14:paraId="650DC28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2EF0382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from matplotlib import animation</w:t>
            </w:r>
          </w:p>
          <w:p w14:paraId="24B0404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4FF6D6C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 = np.random.rand(10,10)</w:t>
            </w:r>
          </w:p>
          <w:p w14:paraId="337321C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fig, ax=plt.subplots()</w:t>
            </w:r>
          </w:p>
          <w:p w14:paraId="126DCA1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container = []</w:t>
            </w:r>
          </w:p>
          <w:p w14:paraId="52C8D5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在 container 中放入多个帧</w:t>
            </w:r>
          </w:p>
          <w:p w14:paraId="53EC699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for i in range(a.shape[1]):</w:t>
            </w:r>
          </w:p>
          <w:p w14:paraId="5702BF7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line, = ax.plot(a[:,i])</w:t>
            </w:r>
          </w:p>
          <w:p w14:paraId="7B32A06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title = ax.text(0.5,1.05,"Title {}".format(i), </w:t>
            </w:r>
          </w:p>
          <w:p w14:paraId="680D966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size=plt.rcParams["axes.titlesize"],</w:t>
            </w:r>
          </w:p>
          <w:p w14:paraId="291C951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ha="center", transform=ax.transAxes, )</w:t>
            </w:r>
          </w:p>
          <w:p w14:paraId="7F68465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 每帧中有一个小列表，存放该帧中的多个要动态变化的元素</w:t>
            </w:r>
          </w:p>
          <w:p w14:paraId="59D563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container.append([line, title])</w:t>
            </w:r>
          </w:p>
          <w:p w14:paraId="6F00CFD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ani = animation.ArtistAnimation(fig, container, interval=200, blit=False)</w:t>
            </w:r>
          </w:p>
          <w:p w14:paraId="68F3A6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105A6A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在上面的程序中，绘制线段时使用随机生成的数据，将各线段及其标题放入 container大列表中，相当于在 container 中放入多个帧，然后将各帧在画布中播放，形成动态效果，线段的颜色也随不同帧而变化。</w:t>
            </w:r>
          </w:p>
          <w:p w14:paraId="2ACAF3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上述程序在 Python IDLE 中运行后，所绘制的图形中的一帧如图 7-9 所示。</w:t>
            </w:r>
          </w:p>
          <w:p w14:paraId="5AD44397">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738880" cy="3226435"/>
                  <wp:effectExtent l="0" t="0" r="7620" b="12065"/>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4"/>
                          <a:stretch>
                            <a:fillRect/>
                          </a:stretch>
                        </pic:blipFill>
                        <pic:spPr>
                          <a:xfrm>
                            <a:off x="0" y="0"/>
                            <a:ext cx="3738880" cy="3226435"/>
                          </a:xfrm>
                          <a:prstGeom prst="rect">
                            <a:avLst/>
                          </a:prstGeom>
                          <a:noFill/>
                          <a:ln>
                            <a:noFill/>
                          </a:ln>
                        </pic:spPr>
                      </pic:pic>
                    </a:graphicData>
                  </a:graphic>
                </wp:inline>
              </w:drawing>
            </w:r>
          </w:p>
          <w:p w14:paraId="04731D1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6F0BBFE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【例7-10】使用 ArtistAnimation 制作图片轮流播放的效果，图片需要 png 类型，并与程序存储在同一路径下。</w:t>
            </w:r>
          </w:p>
          <w:p w14:paraId="088539A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具体程序为：</w:t>
            </w:r>
          </w:p>
          <w:p w14:paraId="6297703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import matplotlib.pyplot as plt </w:t>
            </w:r>
          </w:p>
          <w:p w14:paraId="068328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matplotlib.image as mgimg</w:t>
            </w:r>
          </w:p>
          <w:p w14:paraId="183E667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from matplotlib import animation</w:t>
            </w:r>
          </w:p>
          <w:p w14:paraId="13DEDF9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fig = plt.figure()</w:t>
            </w:r>
          </w:p>
          <w:p w14:paraId="27EB602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myimages = []</w:t>
            </w:r>
          </w:p>
          <w:p w14:paraId="04BA709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for p in range(2, 6):</w:t>
            </w:r>
          </w:p>
          <w:p w14:paraId="054D184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 读取每一张图片</w:t>
            </w:r>
          </w:p>
          <w:p w14:paraId="562B15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fname = "Fig%d.png" %p </w:t>
            </w:r>
          </w:p>
          <w:p w14:paraId="4B30860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img = mgimg.imread(fname)</w:t>
            </w:r>
          </w:p>
          <w:p w14:paraId="4AAC627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imgplot = plt.imshow(img)</w:t>
            </w:r>
          </w:p>
          <w:p w14:paraId="0AB95D9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 将每张图片放入一个个小列表 list 中</w:t>
            </w:r>
          </w:p>
          <w:p w14:paraId="2597A33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myimages.append([imgplot])</w:t>
            </w:r>
          </w:p>
          <w:p w14:paraId="13925E1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创建动画对象</w:t>
            </w:r>
          </w:p>
          <w:p w14:paraId="6DB16D7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my_anim = animation.ArtistAnimation(fig, myimages, interval=1000, </w:t>
            </w:r>
          </w:p>
          <w:p w14:paraId="1527E33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blit=True, repeat_delay=1000)</w:t>
            </w:r>
          </w:p>
          <w:p w14:paraId="70799F3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这里的 save() 方法属于上面创建的动画对象 my_anim</w:t>
            </w:r>
          </w:p>
          <w:p w14:paraId="154A43E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可以将 animation.mp4 存储到硬盘中</w:t>
            </w:r>
          </w:p>
          <w:p w14:paraId="76DCCDA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显示动画</w:t>
            </w:r>
          </w:p>
          <w:p w14:paraId="0264AA6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plt.show()</w:t>
            </w:r>
          </w:p>
          <w:p w14:paraId="058465F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在上面的程序中，读取图片的模块为 matplotlib.image，将图片放入小列表，然后把每个小列表作为一帧放入大列表中，将大列表作为各帧的存放容器。上述程序在 Python IDLE 中运行后，所绘制的图形中的一帧如图 7-10所示。</w:t>
            </w:r>
          </w:p>
          <w:p w14:paraId="4420B81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yellow"/>
                <w:lang w:val="en-US" w:eastAsia="zh-CN"/>
              </w:rPr>
            </w:pPr>
            <w:r>
              <w:drawing>
                <wp:inline distT="0" distB="0" distL="114300" distR="114300">
                  <wp:extent cx="3112770" cy="2537460"/>
                  <wp:effectExtent l="0" t="0" r="11430" b="254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5"/>
                          <a:stretch>
                            <a:fillRect/>
                          </a:stretch>
                        </pic:blipFill>
                        <pic:spPr>
                          <a:xfrm>
                            <a:off x="0" y="0"/>
                            <a:ext cx="3112770" cy="2537460"/>
                          </a:xfrm>
                          <a:prstGeom prst="rect">
                            <a:avLst/>
                          </a:prstGeom>
                          <a:noFill/>
                          <a:ln>
                            <a:noFill/>
                          </a:ln>
                        </pic:spPr>
                      </pic:pic>
                    </a:graphicData>
                  </a:graphic>
                </wp:inline>
              </w:drawing>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776B7F03">
      <w:pPr>
        <w:ind w:left="0" w:leftChars="0" w:firstLine="0" w:firstLineChars="0"/>
        <w:rPr>
          <w:rFonts w:hint="default"/>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15C540F"/>
    <w:rsid w:val="02EB2811"/>
    <w:rsid w:val="04CD6C68"/>
    <w:rsid w:val="057711DE"/>
    <w:rsid w:val="05F15D67"/>
    <w:rsid w:val="061A29D1"/>
    <w:rsid w:val="06AE3D97"/>
    <w:rsid w:val="06DA075B"/>
    <w:rsid w:val="08481994"/>
    <w:rsid w:val="09916EF4"/>
    <w:rsid w:val="0C0D22CD"/>
    <w:rsid w:val="0FA7374C"/>
    <w:rsid w:val="0FD564DC"/>
    <w:rsid w:val="12B02CB8"/>
    <w:rsid w:val="12C678AC"/>
    <w:rsid w:val="12D048FD"/>
    <w:rsid w:val="12EB176A"/>
    <w:rsid w:val="13394851"/>
    <w:rsid w:val="13BD568C"/>
    <w:rsid w:val="14531E2D"/>
    <w:rsid w:val="156F5B9B"/>
    <w:rsid w:val="17766B42"/>
    <w:rsid w:val="178D35C8"/>
    <w:rsid w:val="1854716B"/>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4552D"/>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131272"/>
    <w:rsid w:val="499155B7"/>
    <w:rsid w:val="4BFD74DA"/>
    <w:rsid w:val="4C5449A0"/>
    <w:rsid w:val="4E72235D"/>
    <w:rsid w:val="4E766EAA"/>
    <w:rsid w:val="4F8434CA"/>
    <w:rsid w:val="51043EAF"/>
    <w:rsid w:val="518A4E56"/>
    <w:rsid w:val="52C222A5"/>
    <w:rsid w:val="52EE325A"/>
    <w:rsid w:val="53456529"/>
    <w:rsid w:val="539B3B0B"/>
    <w:rsid w:val="54667B68"/>
    <w:rsid w:val="548C2946"/>
    <w:rsid w:val="55442ED5"/>
    <w:rsid w:val="557D3636"/>
    <w:rsid w:val="56B740A9"/>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E571162"/>
    <w:rsid w:val="6F0A1517"/>
    <w:rsid w:val="6F6B4876"/>
    <w:rsid w:val="7042579A"/>
    <w:rsid w:val="704E5223"/>
    <w:rsid w:val="70DD1DC5"/>
    <w:rsid w:val="73E334C8"/>
    <w:rsid w:val="74534D3C"/>
    <w:rsid w:val="74A467B0"/>
    <w:rsid w:val="752A176C"/>
    <w:rsid w:val="76434F8C"/>
    <w:rsid w:val="77BE6726"/>
    <w:rsid w:val="789A6BE8"/>
    <w:rsid w:val="79240B36"/>
    <w:rsid w:val="7A752E89"/>
    <w:rsid w:val="7B522BA9"/>
    <w:rsid w:val="7BD73E08"/>
    <w:rsid w:val="7D076D55"/>
    <w:rsid w:val="7E7962C9"/>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23</Pages>
  <Words>1578</Words>
  <Characters>1822</Characters>
  <Lines>0</Lines>
  <Paragraphs>0</Paragraphs>
  <TotalTime>3</TotalTime>
  <ScaleCrop>false</ScaleCrop>
  <LinksUpToDate>false</LinksUpToDate>
  <CharactersWithSpaces>1881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